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7A9DE01D" w:rsidR="00E360D4" w:rsidRPr="006C242C" w:rsidRDefault="006C242C" w:rsidP="008214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58C3">
              <w:rPr>
                <w:rFonts w:ascii="Arial" w:hAnsi="Arial" w:cs="Arial"/>
                <w:b/>
              </w:rPr>
              <w:t xml:space="preserve">Podnikové vzdělávání </w:t>
            </w:r>
            <w:r w:rsidR="000358C3" w:rsidRPr="000358C3">
              <w:rPr>
                <w:rFonts w:ascii="Arial" w:hAnsi="Arial" w:cs="Arial"/>
                <w:b/>
              </w:rPr>
              <w:t>DITON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0358C3" w:rsidRPr="006C242C" w14:paraId="57072A68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508D47C5" w14:textId="73E0A4A6" w:rsidR="000358C3" w:rsidRPr="000358C3" w:rsidRDefault="000358C3" w:rsidP="000358C3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0358C3">
              <w:rPr>
                <w:rFonts w:ascii="Arial" w:hAnsi="Arial" w:cs="Arial"/>
                <w:sz w:val="22"/>
                <w:szCs w:val="22"/>
              </w:rPr>
              <w:t>DITON s.r.o.</w:t>
            </w:r>
          </w:p>
        </w:tc>
      </w:tr>
      <w:tr w:rsidR="000358C3" w:rsidRPr="006C242C" w14:paraId="762A4FA1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205BA088" w14:textId="4339435B" w:rsidR="000358C3" w:rsidRPr="000358C3" w:rsidRDefault="000358C3" w:rsidP="000358C3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358C3">
              <w:rPr>
                <w:rFonts w:ascii="Arial" w:hAnsi="Arial" w:cs="Arial"/>
                <w:sz w:val="22"/>
                <w:szCs w:val="22"/>
              </w:rPr>
              <w:t>Střítež 207/1, 588 11 Střítež</w:t>
            </w:r>
          </w:p>
        </w:tc>
      </w:tr>
      <w:tr w:rsidR="000358C3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1A0D1E24" w:rsidR="000358C3" w:rsidRPr="000358C3" w:rsidRDefault="000358C3" w:rsidP="000358C3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0358C3">
              <w:rPr>
                <w:rFonts w:ascii="Arial" w:hAnsi="Arial" w:cs="Arial"/>
              </w:rPr>
              <w:t>25557921</w:t>
            </w:r>
          </w:p>
        </w:tc>
      </w:tr>
      <w:tr w:rsidR="000358C3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0358C3" w:rsidRPr="006C242C" w:rsidRDefault="000358C3" w:rsidP="000358C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Účastník:</w:t>
            </w:r>
          </w:p>
        </w:tc>
      </w:tr>
      <w:tr w:rsidR="000358C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Osoba oprávněná jednat jménem či za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43E75BAF" w14:textId="77777777" w:rsidR="000358C3" w:rsidRDefault="000358C3" w:rsidP="000358C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1DB51767" w:rsidR="000358C3" w:rsidRPr="006A68CD" w:rsidRDefault="000358C3" w:rsidP="000358C3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Účastník vyplní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pro části, ve kterých podává nabídku 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3D89D02" w14:textId="5E25A9DD" w:rsidR="000358C3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A:</w:t>
            </w:r>
          </w:p>
          <w:p w14:paraId="65F261FE" w14:textId="77777777" w:rsidR="000358C3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80E4CF" w14:textId="444CE0A9" w:rsidR="000358C3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 w:rsidR="00D46E16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7B27AE7" w14:textId="446A6A68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Podpis osoby oprávněné jednat jménem či za 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0358C3" w:rsidRPr="006C242C" w:rsidRDefault="000358C3" w:rsidP="000358C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358C3"/>
    <w:rsid w:val="000479B9"/>
    <w:rsid w:val="00056A15"/>
    <w:rsid w:val="00083B6E"/>
    <w:rsid w:val="00085AA1"/>
    <w:rsid w:val="000A43F8"/>
    <w:rsid w:val="000A60E7"/>
    <w:rsid w:val="000A619E"/>
    <w:rsid w:val="000B36B3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5FDB"/>
    <w:rsid w:val="00480D96"/>
    <w:rsid w:val="00482AAC"/>
    <w:rsid w:val="004910A0"/>
    <w:rsid w:val="00492FB6"/>
    <w:rsid w:val="004A0352"/>
    <w:rsid w:val="004A3039"/>
    <w:rsid w:val="004A33AB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46E16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AF40-F0B8-4762-8AD4-EF864870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8</TotalTime>
  <Pages>1</Pages>
  <Words>86</Words>
  <Characters>606</Characters>
  <Application>Microsoft Office Word</Application>
  <DocSecurity>0</DocSecurity>
  <Lines>8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Jan Zahálka</cp:lastModifiedBy>
  <cp:revision>2</cp:revision>
  <cp:lastPrinted>2012-10-05T08:58:00Z</cp:lastPrinted>
  <dcterms:created xsi:type="dcterms:W3CDTF">2020-01-31T17:21:00Z</dcterms:created>
  <dcterms:modified xsi:type="dcterms:W3CDTF">2020-12-09T21:26:00Z</dcterms:modified>
</cp:coreProperties>
</file>